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4918D" w14:textId="77777777" w:rsidR="005327A9" w:rsidRDefault="005327A9" w:rsidP="005327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Peter BAYFELD</w:t>
      </w:r>
      <w:r>
        <w:rPr>
          <w:rFonts w:ascii="Times New Roman" w:hAnsi="Times New Roman" w:cs="Times New Roman"/>
        </w:rPr>
        <w:t xml:space="preserve">       (fl.1483)</w:t>
      </w:r>
    </w:p>
    <w:p w14:paraId="0330AEE2" w14:textId="77777777" w:rsidR="005327A9" w:rsidRDefault="005327A9" w:rsidP="005327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Cawston</w:t>
      </w:r>
      <w:proofErr w:type="spellEnd"/>
      <w:r>
        <w:rPr>
          <w:rFonts w:ascii="Times New Roman" w:hAnsi="Times New Roman" w:cs="Times New Roman"/>
        </w:rPr>
        <w:t>, Norfolk. Husbandman.</w:t>
      </w:r>
    </w:p>
    <w:p w14:paraId="7DB1D3B6" w14:textId="77777777" w:rsidR="005327A9" w:rsidRDefault="005327A9" w:rsidP="005327A9">
      <w:pPr>
        <w:rPr>
          <w:rFonts w:ascii="Times New Roman" w:hAnsi="Times New Roman" w:cs="Times New Roman"/>
        </w:rPr>
      </w:pPr>
    </w:p>
    <w:p w14:paraId="2A13F57E" w14:textId="77777777" w:rsidR="005327A9" w:rsidRDefault="005327A9" w:rsidP="005327A9">
      <w:pPr>
        <w:rPr>
          <w:rFonts w:ascii="Times New Roman" w:hAnsi="Times New Roman" w:cs="Times New Roman"/>
        </w:rPr>
      </w:pPr>
    </w:p>
    <w:p w14:paraId="5ABD9D71" w14:textId="77777777" w:rsidR="005327A9" w:rsidRDefault="005327A9" w:rsidP="005327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Philip </w:t>
      </w:r>
      <w:proofErr w:type="spellStart"/>
      <w:r>
        <w:rPr>
          <w:rFonts w:ascii="Times New Roman" w:hAnsi="Times New Roman" w:cs="Times New Roman"/>
        </w:rPr>
        <w:t>Curson</w:t>
      </w:r>
      <w:proofErr w:type="spellEnd"/>
      <w:r>
        <w:rPr>
          <w:rFonts w:ascii="Times New Roman" w:hAnsi="Times New Roman" w:cs="Times New Roman"/>
        </w:rPr>
        <w:t>(q.v.) brought a plaint of debt against him, Thomas Parker</w:t>
      </w:r>
    </w:p>
    <w:p w14:paraId="374DDA82" w14:textId="77777777" w:rsidR="005327A9" w:rsidRDefault="005327A9" w:rsidP="005327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Buckenham Ferry(q.v.), Thomas </w:t>
      </w:r>
      <w:proofErr w:type="spellStart"/>
      <w:r>
        <w:rPr>
          <w:rFonts w:ascii="Times New Roman" w:hAnsi="Times New Roman" w:cs="Times New Roman"/>
        </w:rPr>
        <w:t>Haryngton</w:t>
      </w:r>
      <w:proofErr w:type="spellEnd"/>
      <w:r>
        <w:rPr>
          <w:rFonts w:ascii="Times New Roman" w:hAnsi="Times New Roman" w:cs="Times New Roman"/>
        </w:rPr>
        <w:t xml:space="preserve"> of Little Walsingham(q.v.), </w:t>
      </w:r>
    </w:p>
    <w:p w14:paraId="40C47AA1" w14:textId="77777777" w:rsidR="005327A9" w:rsidRDefault="005327A9" w:rsidP="005327A9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Oliver </w:t>
      </w:r>
      <w:proofErr w:type="spellStart"/>
      <w:r>
        <w:rPr>
          <w:rFonts w:ascii="Times New Roman" w:hAnsi="Times New Roman" w:cs="Times New Roman"/>
        </w:rPr>
        <w:t>Calthorp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Booton</w:t>
      </w:r>
      <w:proofErr w:type="spellEnd"/>
      <w:r>
        <w:rPr>
          <w:rFonts w:ascii="Times New Roman" w:hAnsi="Times New Roman" w:cs="Times New Roman"/>
        </w:rPr>
        <w:t xml:space="preserve">(q.v.) and Simon </w:t>
      </w:r>
      <w:proofErr w:type="spellStart"/>
      <w:r>
        <w:rPr>
          <w:rFonts w:ascii="Times New Roman" w:hAnsi="Times New Roman" w:cs="Times New Roman"/>
        </w:rPr>
        <w:t>Bacton</w:t>
      </w:r>
      <w:proofErr w:type="spellEnd"/>
      <w:r>
        <w:rPr>
          <w:rFonts w:ascii="Times New Roman" w:hAnsi="Times New Roman" w:cs="Times New Roman"/>
        </w:rPr>
        <w:t xml:space="preserve"> of Yarmouth(q.v.).</w:t>
      </w:r>
    </w:p>
    <w:p w14:paraId="4CA13E51" w14:textId="77777777" w:rsidR="005327A9" w:rsidRDefault="005327A9" w:rsidP="005327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60E07C5F" w14:textId="77777777" w:rsidR="005327A9" w:rsidRDefault="005327A9" w:rsidP="005327A9">
      <w:pPr>
        <w:rPr>
          <w:rFonts w:ascii="Times New Roman" w:hAnsi="Times New Roman" w:cs="Times New Roman"/>
        </w:rPr>
      </w:pPr>
    </w:p>
    <w:p w14:paraId="1F102546" w14:textId="77777777" w:rsidR="005327A9" w:rsidRDefault="005327A9" w:rsidP="005327A9">
      <w:pPr>
        <w:rPr>
          <w:rFonts w:ascii="Times New Roman" w:hAnsi="Times New Roman" w:cs="Times New Roman"/>
        </w:rPr>
      </w:pPr>
    </w:p>
    <w:p w14:paraId="4972C353" w14:textId="77777777" w:rsidR="005327A9" w:rsidRPr="00035360" w:rsidRDefault="005327A9" w:rsidP="005327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November 2019</w:t>
      </w:r>
    </w:p>
    <w:p w14:paraId="3BCE3667" w14:textId="77777777" w:rsidR="006B2F86" w:rsidRPr="00E71FC3" w:rsidRDefault="005327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99557" w14:textId="77777777" w:rsidR="005327A9" w:rsidRDefault="005327A9" w:rsidP="00E71FC3">
      <w:r>
        <w:separator/>
      </w:r>
    </w:p>
  </w:endnote>
  <w:endnote w:type="continuationSeparator" w:id="0">
    <w:p w14:paraId="4F4B2EAC" w14:textId="77777777" w:rsidR="005327A9" w:rsidRDefault="005327A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D9178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9E42F" w14:textId="77777777" w:rsidR="005327A9" w:rsidRDefault="005327A9" w:rsidP="00E71FC3">
      <w:r>
        <w:separator/>
      </w:r>
    </w:p>
  </w:footnote>
  <w:footnote w:type="continuationSeparator" w:id="0">
    <w:p w14:paraId="114DE441" w14:textId="77777777" w:rsidR="005327A9" w:rsidRDefault="005327A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7A9"/>
    <w:rsid w:val="001A7C09"/>
    <w:rsid w:val="005327A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6B655"/>
  <w15:chartTrackingRefBased/>
  <w15:docId w15:val="{D8AEC99D-E13D-413F-BBBB-893304098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7A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2019-11-26T20:28:00Z</dcterms:created>
  <dcterms:modified xsi:type="dcterms:W3CDTF">2019-11-26T20:30:00Z</dcterms:modified>
</cp:coreProperties>
</file>